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77036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PHILIP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0F89C23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</w:p>
    <w:p w14:paraId="4C8AC05C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</w:p>
    <w:p w14:paraId="02025481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Jan.1485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Stratford </w:t>
      </w:r>
      <w:proofErr w:type="spellStart"/>
      <w:r>
        <w:rPr>
          <w:rFonts w:eastAsia="Times New Roman" w:cs="Times New Roman"/>
          <w:szCs w:val="24"/>
        </w:rPr>
        <w:t>Landthorne</w:t>
      </w:r>
      <w:proofErr w:type="spellEnd"/>
      <w:r>
        <w:rPr>
          <w:rFonts w:eastAsia="Times New Roman" w:cs="Times New Roman"/>
          <w:szCs w:val="24"/>
        </w:rPr>
        <w:t>,</w:t>
      </w:r>
    </w:p>
    <w:p w14:paraId="2E708C7E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Essex, into lands of Elizabeth Coke(q.v.).</w:t>
      </w:r>
    </w:p>
    <w:p w14:paraId="2ECA7706" w14:textId="77777777" w:rsidR="0038248A" w:rsidRDefault="0038248A" w:rsidP="0038248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844E2F8" w14:textId="77777777" w:rsidR="0038248A" w:rsidRDefault="0038248A" w:rsidP="0038248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pp.148-9)</w:t>
      </w:r>
    </w:p>
    <w:p w14:paraId="75C40A00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</w:p>
    <w:p w14:paraId="7CC08DE5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</w:p>
    <w:p w14:paraId="0210799D" w14:textId="77777777" w:rsidR="0038248A" w:rsidRDefault="0038248A" w:rsidP="003824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November 2023</w:t>
      </w:r>
    </w:p>
    <w:p w14:paraId="49B2EB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44CA" w14:textId="77777777" w:rsidR="0038248A" w:rsidRDefault="0038248A" w:rsidP="009139A6">
      <w:r>
        <w:separator/>
      </w:r>
    </w:p>
  </w:endnote>
  <w:endnote w:type="continuationSeparator" w:id="0">
    <w:p w14:paraId="60782CC3" w14:textId="77777777" w:rsidR="0038248A" w:rsidRDefault="003824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F8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D1E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E8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28EE6" w14:textId="77777777" w:rsidR="0038248A" w:rsidRDefault="0038248A" w:rsidP="009139A6">
      <w:r>
        <w:separator/>
      </w:r>
    </w:p>
  </w:footnote>
  <w:footnote w:type="continuationSeparator" w:id="0">
    <w:p w14:paraId="7028EAEE" w14:textId="77777777" w:rsidR="0038248A" w:rsidRDefault="003824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AE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E3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6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48A"/>
    <w:rsid w:val="000666E0"/>
    <w:rsid w:val="002510B7"/>
    <w:rsid w:val="0038248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49865"/>
  <w15:chartTrackingRefBased/>
  <w15:docId w15:val="{06A0991D-5B02-4130-824C-A00D7A0B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2023-11-05T21:00:00Z</dcterms:created>
  <dcterms:modified xsi:type="dcterms:W3CDTF">2023-11-05T21:01:00Z</dcterms:modified>
</cp:coreProperties>
</file>